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91702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Herry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OGHAM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78548E60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EE6F33B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0E1019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8C7DF9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Sep.1409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BC9B311" w14:textId="77777777" w:rsidR="004539F9" w:rsidRDefault="004539F9" w:rsidP="004539F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p.253)</w:t>
      </w:r>
    </w:p>
    <w:p w14:paraId="13E76586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F2E910F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7FBBF3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5A2867" w14:textId="77777777" w:rsidR="004539F9" w:rsidRDefault="004539F9" w:rsidP="004539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2022</w:t>
      </w:r>
    </w:p>
    <w:p w14:paraId="50DC389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ABA84" w14:textId="77777777" w:rsidR="004539F9" w:rsidRDefault="004539F9" w:rsidP="009139A6">
      <w:r>
        <w:separator/>
      </w:r>
    </w:p>
  </w:endnote>
  <w:endnote w:type="continuationSeparator" w:id="0">
    <w:p w14:paraId="692A61E7" w14:textId="77777777" w:rsidR="004539F9" w:rsidRDefault="004539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9CF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814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F7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4FCB0" w14:textId="77777777" w:rsidR="004539F9" w:rsidRDefault="004539F9" w:rsidP="009139A6">
      <w:r>
        <w:separator/>
      </w:r>
    </w:p>
  </w:footnote>
  <w:footnote w:type="continuationSeparator" w:id="0">
    <w:p w14:paraId="47036BCD" w14:textId="77777777" w:rsidR="004539F9" w:rsidRDefault="004539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68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565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5A1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9F9"/>
    <w:rsid w:val="000666E0"/>
    <w:rsid w:val="002510B7"/>
    <w:rsid w:val="004539F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26FC6"/>
  <w15:chartTrackingRefBased/>
  <w15:docId w15:val="{4C134374-F43E-43A7-B424-DA6E454C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9F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2022-09-16T17:57:00Z</dcterms:created>
  <dcterms:modified xsi:type="dcterms:W3CDTF">2022-09-16T17:58:00Z</dcterms:modified>
</cp:coreProperties>
</file>